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422" w:rsidRDefault="004E3422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5.35pt;margin-top:4.05pt;width:0;height:780.75pt;z-index:251658240" o:connectortype="straight"/>
        </w:pict>
      </w:r>
      <w:r>
        <w:t>Adı Soyadı:…………………………………...</w:t>
      </w:r>
    </w:p>
    <w:p w:rsidR="004E3422" w:rsidRDefault="004E3422" w:rsidP="00F1614B">
      <w:pPr>
        <w:jc w:val="center"/>
        <w:rPr>
          <w:sz w:val="32"/>
          <w:szCs w:val="32"/>
        </w:rPr>
        <w:sectPr w:rsidR="004E3422" w:rsidSect="00F1614B">
          <w:pgSz w:w="11906" w:h="16838"/>
          <w:pgMar w:top="568" w:right="707" w:bottom="567" w:left="851" w:header="708" w:footer="708" w:gutter="0"/>
          <w:cols w:space="708"/>
          <w:docGrid w:linePitch="360"/>
        </w:sectPr>
      </w:pPr>
    </w:p>
    <w:p w:rsidR="004E3422" w:rsidRDefault="004E3422" w:rsidP="000030B6">
      <w:pPr>
        <w:jc w:val="center"/>
      </w:pPr>
      <w:r w:rsidRPr="00F1614B">
        <w:rPr>
          <w:sz w:val="32"/>
          <w:szCs w:val="32"/>
        </w:rPr>
        <w:t>Ç</w:t>
      </w:r>
      <w:r>
        <w:rPr>
          <w:sz w:val="32"/>
          <w:szCs w:val="32"/>
        </w:rPr>
        <w:t>ARP</w:t>
      </w:r>
      <w:r w:rsidRPr="00F1614B">
        <w:rPr>
          <w:sz w:val="32"/>
          <w:szCs w:val="32"/>
        </w:rPr>
        <w:t xml:space="preserve">MA </w:t>
      </w:r>
      <w:r>
        <w:rPr>
          <w:sz w:val="32"/>
          <w:szCs w:val="32"/>
        </w:rPr>
        <w:t>TESTİ-2</w:t>
      </w:r>
    </w:p>
    <w:p w:rsidR="004E3422" w:rsidRPr="002A5275" w:rsidRDefault="004E3422" w:rsidP="002A5275">
      <w:pPr>
        <w:rPr>
          <w:b/>
        </w:rPr>
      </w:pPr>
      <w:r>
        <w:rPr>
          <w:b/>
        </w:rPr>
        <w:t>1) Bir çarpma işleminde çarpanlardan biri 18, diğeri 9 ise çarpım kaçtır</w:t>
      </w:r>
      <w:r w:rsidRPr="002A5275">
        <w:rPr>
          <w:b/>
        </w:rPr>
        <w:t>?</w:t>
      </w:r>
    </w:p>
    <w:p w:rsidR="004E3422" w:rsidRDefault="004E3422" w:rsidP="002A5275">
      <w:r w:rsidRPr="002A5275">
        <w:rPr>
          <w:b/>
        </w:rPr>
        <w:t>A)</w:t>
      </w:r>
      <w:r>
        <w:t xml:space="preserve"> 191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162</w:t>
      </w:r>
    </w:p>
    <w:p w:rsidR="004E3422" w:rsidRDefault="004E3422" w:rsidP="002A5275">
      <w:r w:rsidRPr="002A5275">
        <w:rPr>
          <w:b/>
        </w:rPr>
        <w:t>C)</w:t>
      </w:r>
      <w:r>
        <w:t xml:space="preserve"> 156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152</w:t>
      </w:r>
    </w:p>
    <w:p w:rsidR="004E3422" w:rsidRDefault="004E3422" w:rsidP="002A5275"/>
    <w:p w:rsidR="004E3422" w:rsidRDefault="004E3422" w:rsidP="002A5275"/>
    <w:p w:rsidR="004E3422" w:rsidRPr="002A5275" w:rsidRDefault="004E3422" w:rsidP="002A5275">
      <w:pPr>
        <w:rPr>
          <w:b/>
        </w:rPr>
      </w:pPr>
      <w:r>
        <w:rPr>
          <w:b/>
        </w:rPr>
        <w:t xml:space="preserve">2) Yarım kilogramı 85 Kr olan üzümden </w:t>
      </w:r>
      <w:smartTag w:uri="urn:schemas-microsoft-com:office:smarttags" w:element="metricconverter">
        <w:smartTagPr>
          <w:attr w:name="ProductID" w:val="3 kg"/>
        </w:smartTagPr>
        <w:r>
          <w:rPr>
            <w:b/>
          </w:rPr>
          <w:t>3 kg</w:t>
        </w:r>
      </w:smartTag>
      <w:r>
        <w:rPr>
          <w:b/>
        </w:rPr>
        <w:t xml:space="preserve"> alan Anıl, satıcıya 5 TL verirse hangisi doğru olur?</w:t>
      </w:r>
    </w:p>
    <w:p w:rsidR="004E3422" w:rsidRDefault="004E3422" w:rsidP="002A5275">
      <w:r w:rsidRPr="002A5275">
        <w:rPr>
          <w:b/>
        </w:rPr>
        <w:t>A)</w:t>
      </w:r>
      <w:r>
        <w:t xml:space="preserve"> Geriye 10 Kr alır.</w:t>
      </w:r>
      <w:r>
        <w:tab/>
      </w:r>
      <w:r>
        <w:tab/>
      </w:r>
      <w:r>
        <w:tab/>
      </w:r>
      <w:r>
        <w:tab/>
      </w:r>
    </w:p>
    <w:p w:rsidR="004E3422" w:rsidRDefault="004E3422" w:rsidP="002A5275">
      <w:r w:rsidRPr="002A5275">
        <w:rPr>
          <w:b/>
        </w:rPr>
        <w:t>B)</w:t>
      </w:r>
      <w:r>
        <w:t xml:space="preserve"> Geriye 25 Kr alır.</w:t>
      </w:r>
    </w:p>
    <w:p w:rsidR="004E3422" w:rsidRDefault="004E3422" w:rsidP="002A5275">
      <w:r w:rsidRPr="002A5275">
        <w:rPr>
          <w:b/>
        </w:rPr>
        <w:t>C)</w:t>
      </w:r>
      <w:r>
        <w:t xml:space="preserve"> 10 Kr daha vermesi gerekir.</w:t>
      </w:r>
      <w:r>
        <w:tab/>
      </w:r>
      <w:r>
        <w:tab/>
      </w:r>
    </w:p>
    <w:p w:rsidR="004E3422" w:rsidRDefault="004E3422" w:rsidP="002A5275">
      <w:r w:rsidRPr="002A5275">
        <w:rPr>
          <w:b/>
        </w:rPr>
        <w:t>D)</w:t>
      </w:r>
      <w:r>
        <w:t xml:space="preserve"> 25 Kr daha vermesi gerekir.</w:t>
      </w:r>
    </w:p>
    <w:p w:rsidR="004E3422" w:rsidRDefault="004E3422" w:rsidP="002A5275"/>
    <w:p w:rsidR="004E3422" w:rsidRDefault="004E3422" w:rsidP="002A5275"/>
    <w:p w:rsidR="004E3422" w:rsidRPr="002A5275" w:rsidRDefault="004E3422" w:rsidP="00A54A32">
      <w:pPr>
        <w:rPr>
          <w:b/>
        </w:rPr>
      </w:pPr>
      <w:r>
        <w:rPr>
          <w:b/>
        </w:rPr>
        <w:t>3) Hangi işlemde çarpım 500’den büyük olur</w:t>
      </w:r>
      <w:r w:rsidRPr="002A5275">
        <w:rPr>
          <w:b/>
        </w:rPr>
        <w:t>?</w:t>
      </w:r>
    </w:p>
    <w:p w:rsidR="004E3422" w:rsidRDefault="004E3422" w:rsidP="00A54A32">
      <w:r w:rsidRPr="002A5275">
        <w:rPr>
          <w:b/>
        </w:rPr>
        <w:t>A)</w:t>
      </w:r>
      <w:r>
        <w:t xml:space="preserve"> 27 x  9 = ?</w:t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21 x 25 = ?</w:t>
      </w:r>
    </w:p>
    <w:p w:rsidR="004E3422" w:rsidRDefault="004E3422" w:rsidP="00A54A32">
      <w:r w:rsidRPr="002A5275">
        <w:rPr>
          <w:b/>
        </w:rPr>
        <w:t>C)</w:t>
      </w:r>
      <w:r>
        <w:t xml:space="preserve"> 198 x 2 = ?</w:t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106 x 4 = ?</w:t>
      </w:r>
    </w:p>
    <w:p w:rsidR="004E3422" w:rsidRDefault="004E3422" w:rsidP="002A5275"/>
    <w:p w:rsidR="004E3422" w:rsidRDefault="004E3422" w:rsidP="002A5275"/>
    <w:p w:rsidR="004E3422" w:rsidRDefault="004E3422" w:rsidP="002A5275"/>
    <w:p w:rsidR="004E3422" w:rsidRPr="002A5275" w:rsidRDefault="004E3422" w:rsidP="00E7610B">
      <w:pPr>
        <w:rPr>
          <w:b/>
        </w:rPr>
      </w:pPr>
      <w:r>
        <w:rPr>
          <w:b/>
        </w:rPr>
        <w:t>4)  24 sınıflı bir okulun her sınıfında 12 sıra vardır. Her sırada 3 öğrenci oturduğuna göre okulun öğrenci sayısını bulmak için hangi işlem yapılır</w:t>
      </w:r>
      <w:r w:rsidRPr="002A5275">
        <w:rPr>
          <w:b/>
        </w:rPr>
        <w:t>?</w:t>
      </w:r>
    </w:p>
    <w:p w:rsidR="004E3422" w:rsidRDefault="004E3422" w:rsidP="000030B6">
      <w:r w:rsidRPr="002A5275">
        <w:rPr>
          <w:b/>
        </w:rPr>
        <w:t>A)</w:t>
      </w:r>
      <w:r>
        <w:t xml:space="preserve"> (24x12)+3</w:t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(24-12)x3</w:t>
      </w:r>
    </w:p>
    <w:p w:rsidR="004E3422" w:rsidRDefault="004E3422" w:rsidP="000030B6">
      <w:r w:rsidRPr="002A5275">
        <w:rPr>
          <w:b/>
        </w:rPr>
        <w:t>C)</w:t>
      </w:r>
      <w:r>
        <w:t xml:space="preserve"> 12+3(3x24)</w:t>
      </w:r>
      <w:r>
        <w:tab/>
      </w:r>
      <w:r>
        <w:tab/>
      </w:r>
      <w:r w:rsidRPr="002A5275">
        <w:rPr>
          <w:b/>
        </w:rPr>
        <w:t>D)</w:t>
      </w:r>
      <w:r>
        <w:t xml:space="preserve"> (24x12)x3</w:t>
      </w:r>
    </w:p>
    <w:p w:rsidR="004E3422" w:rsidRDefault="004E3422" w:rsidP="00E7610B"/>
    <w:p w:rsidR="004E3422" w:rsidRDefault="004E3422" w:rsidP="00E7610B"/>
    <w:p w:rsidR="004E3422" w:rsidRDefault="004E3422" w:rsidP="002A5275"/>
    <w:p w:rsidR="004E3422" w:rsidRDefault="004E3422" w:rsidP="00E7610B">
      <w:pPr>
        <w:rPr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3.45pt;margin-top:.8pt;width:118.5pt;height:23.25pt;z-index:251659264" strokecolor="#4f81bd" strokeweight="1pt">
            <v:stroke dashstyle="dash"/>
            <v:shadow color="#868686"/>
            <v:textbox>
              <w:txbxContent>
                <w:p w:rsidR="004E3422" w:rsidRPr="00E4312B" w:rsidRDefault="004E3422">
                  <w:pPr>
                    <w:rPr>
                      <w:rFonts w:ascii="Alfabe Hv Bt" w:hAnsi="Alfabe Hv Bt"/>
                    </w:rPr>
                  </w:pPr>
                  <w:r w:rsidRPr="00E4312B">
                    <w:rPr>
                      <w:rFonts w:ascii="Alfabe Hv Bt" w:hAnsi="Alfabe Hv Bt"/>
                    </w:rPr>
                    <w:t>32 x 25 &gt; B + 18</w:t>
                  </w:r>
                </w:p>
              </w:txbxContent>
            </v:textbox>
          </v:shape>
        </w:pict>
      </w:r>
      <w:r>
        <w:rPr>
          <w:b/>
        </w:rPr>
        <w:t>5</w:t>
      </w:r>
      <w:r w:rsidRPr="002A5275">
        <w:rPr>
          <w:b/>
        </w:rPr>
        <w:t>)</w:t>
      </w:r>
      <w:r>
        <w:rPr>
          <w:b/>
        </w:rPr>
        <w:t xml:space="preserve"> </w:t>
      </w:r>
    </w:p>
    <w:p w:rsidR="004E3422" w:rsidRDefault="004E3422" w:rsidP="00E7610B">
      <w:pPr>
        <w:rPr>
          <w:b/>
        </w:rPr>
      </w:pPr>
    </w:p>
    <w:p w:rsidR="004E3422" w:rsidRPr="002A5275" w:rsidRDefault="004E3422" w:rsidP="00E7610B">
      <w:pPr>
        <w:rPr>
          <w:b/>
        </w:rPr>
      </w:pPr>
      <w:r>
        <w:rPr>
          <w:b/>
        </w:rPr>
        <w:t>Yukarıdaki eşitsizliğe göre B’nin alabileceği en büyük değer kaçtır</w:t>
      </w:r>
      <w:r w:rsidRPr="002A5275">
        <w:rPr>
          <w:b/>
        </w:rPr>
        <w:t>?</w:t>
      </w:r>
    </w:p>
    <w:p w:rsidR="004E3422" w:rsidRDefault="004E3422" w:rsidP="00E7610B">
      <w:r w:rsidRPr="002A5275">
        <w:rPr>
          <w:b/>
        </w:rPr>
        <w:t>A)</w:t>
      </w:r>
      <w:r>
        <w:t xml:space="preserve"> 781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782</w:t>
      </w:r>
    </w:p>
    <w:p w:rsidR="004E3422" w:rsidRDefault="004E3422" w:rsidP="00E7610B">
      <w:r w:rsidRPr="002A5275">
        <w:rPr>
          <w:b/>
        </w:rPr>
        <w:t>C)</w:t>
      </w:r>
      <w:r>
        <w:t xml:space="preserve"> 783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784</w:t>
      </w:r>
    </w:p>
    <w:p w:rsidR="004E3422" w:rsidRDefault="004E3422" w:rsidP="00E7610B"/>
    <w:p w:rsidR="004E3422" w:rsidRDefault="004E3422" w:rsidP="00E7610B"/>
    <w:p w:rsidR="004E3422" w:rsidRDefault="004E3422" w:rsidP="00E7610B"/>
    <w:p w:rsidR="004E3422" w:rsidRPr="009A226A" w:rsidRDefault="004E3422" w:rsidP="009A226A">
      <w:pPr>
        <w:rPr>
          <w:b/>
        </w:rPr>
      </w:pPr>
      <w:r w:rsidRPr="009A226A">
        <w:rPr>
          <w:b/>
        </w:rPr>
        <w:t xml:space="preserve">6)  </w:t>
      </w:r>
      <w:r>
        <w:rPr>
          <w:b/>
        </w:rPr>
        <w:t>Aşağıdaki ifadelerden hangisi doğrudur</w:t>
      </w:r>
      <w:r w:rsidRPr="009A226A">
        <w:rPr>
          <w:b/>
        </w:rPr>
        <w:t>?</w:t>
      </w:r>
    </w:p>
    <w:p w:rsidR="004E3422" w:rsidRDefault="004E3422" w:rsidP="009A226A">
      <w:r w:rsidRPr="002A5275">
        <w:rPr>
          <w:b/>
        </w:rPr>
        <w:t>A)</w:t>
      </w:r>
      <w:r>
        <w:t xml:space="preserve"> 1275x0 işleminin sonucu 1275’dir.</w:t>
      </w:r>
      <w:r>
        <w:tab/>
      </w:r>
    </w:p>
    <w:p w:rsidR="004E3422" w:rsidRDefault="004E3422" w:rsidP="009A226A">
      <w:r w:rsidRPr="002A5275">
        <w:rPr>
          <w:b/>
        </w:rPr>
        <w:t>B)</w:t>
      </w:r>
      <w:r>
        <w:t xml:space="preserve"> 619x10 işleminin sonucu 6200’den büyüktür.</w:t>
      </w:r>
    </w:p>
    <w:p w:rsidR="004E3422" w:rsidRDefault="004E3422" w:rsidP="009A226A">
      <w:r w:rsidRPr="002A5275">
        <w:rPr>
          <w:b/>
        </w:rPr>
        <w:t>C)</w:t>
      </w:r>
      <w:r>
        <w:t xml:space="preserve"> 50x50 işleminin sonucu 2500’dür.</w:t>
      </w:r>
      <w:r>
        <w:tab/>
      </w:r>
    </w:p>
    <w:p w:rsidR="004E3422" w:rsidRDefault="004E3422" w:rsidP="009A226A">
      <w:r w:rsidRPr="002A5275">
        <w:rPr>
          <w:b/>
        </w:rPr>
        <w:t>D)</w:t>
      </w:r>
      <w:r>
        <w:t xml:space="preserve"> 3862x1 işleminin sonucu 0’dır.</w:t>
      </w:r>
    </w:p>
    <w:p w:rsidR="004E3422" w:rsidRDefault="004E3422" w:rsidP="009A226A"/>
    <w:p w:rsidR="004E3422" w:rsidRDefault="004E3422" w:rsidP="009A226A"/>
    <w:p w:rsidR="004E3422" w:rsidRDefault="004E3422" w:rsidP="009A226A">
      <w:r>
        <w:rPr>
          <w:noProof/>
        </w:rPr>
        <w:pict>
          <v:shape id="_x0000_s1028" type="#_x0000_t202" style="position:absolute;margin-left:44.45pt;margin-top:10.85pt;width:109.5pt;height:23.25pt;z-index:251660288" fillcolor="#92cddc" strokecolor="#92cddc" strokeweight="1pt">
            <v:fill color2="#daeef3" angle="-45" focus="-50%" type="gradient"/>
            <v:shadow on="t" type="perspective" color="#205867" opacity=".5" offset="1pt" offset2="-3pt"/>
            <v:textbox>
              <w:txbxContent>
                <w:p w:rsidR="004E3422" w:rsidRPr="00E4312B" w:rsidRDefault="004E3422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>350 x A = 7000</w:t>
                  </w:r>
                </w:p>
              </w:txbxContent>
            </v:textbox>
          </v:shape>
        </w:pict>
      </w:r>
    </w:p>
    <w:p w:rsidR="004E3422" w:rsidRDefault="004E3422" w:rsidP="009A226A">
      <w:pPr>
        <w:rPr>
          <w:b/>
          <w:color w:val="333333"/>
        </w:rPr>
      </w:pPr>
      <w:r w:rsidRPr="009A226A">
        <w:rPr>
          <w:b/>
          <w:color w:val="333333"/>
        </w:rPr>
        <w:t>7</w:t>
      </w:r>
      <w:r>
        <w:rPr>
          <w:b/>
          <w:color w:val="333333"/>
        </w:rPr>
        <w:t>)</w:t>
      </w:r>
      <w:r w:rsidRPr="009A226A">
        <w:rPr>
          <w:b/>
          <w:color w:val="333333"/>
        </w:rPr>
        <w:t xml:space="preserve">  </w:t>
      </w:r>
    </w:p>
    <w:p w:rsidR="004E3422" w:rsidRDefault="004E3422" w:rsidP="009A226A">
      <w:pPr>
        <w:rPr>
          <w:b/>
          <w:color w:val="333333"/>
        </w:rPr>
      </w:pPr>
    </w:p>
    <w:p w:rsidR="004E3422" w:rsidRPr="009A226A" w:rsidRDefault="004E3422" w:rsidP="009A226A">
      <w:pPr>
        <w:rPr>
          <w:b/>
          <w:color w:val="333333"/>
        </w:rPr>
      </w:pPr>
      <w:r>
        <w:rPr>
          <w:b/>
          <w:color w:val="333333"/>
        </w:rPr>
        <w:t>Yukarıdaki işlemde A yerine hangi sayı gelmelidir</w:t>
      </w:r>
      <w:r w:rsidRPr="009A226A">
        <w:rPr>
          <w:b/>
          <w:color w:val="333333"/>
        </w:rPr>
        <w:t>?</w:t>
      </w:r>
    </w:p>
    <w:p w:rsidR="004E3422" w:rsidRDefault="004E3422" w:rsidP="009A226A">
      <w:r w:rsidRPr="002A5275">
        <w:rPr>
          <w:b/>
        </w:rPr>
        <w:t>A)</w:t>
      </w:r>
      <w:r>
        <w:t xml:space="preserve"> 70</w:t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35</w:t>
      </w:r>
    </w:p>
    <w:p w:rsidR="004E3422" w:rsidRDefault="004E3422" w:rsidP="009A226A">
      <w:r w:rsidRPr="002A5275">
        <w:rPr>
          <w:b/>
        </w:rPr>
        <w:t>C)</w:t>
      </w:r>
      <w:r>
        <w:t xml:space="preserve"> 20</w:t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10</w:t>
      </w:r>
    </w:p>
    <w:p w:rsidR="004E3422" w:rsidRDefault="004E3422" w:rsidP="009A226A">
      <w:pPr>
        <w:rPr>
          <w:b/>
          <w:color w:val="333333"/>
        </w:rPr>
      </w:pPr>
    </w:p>
    <w:p w:rsidR="004E3422" w:rsidRPr="009A226A" w:rsidRDefault="004E3422" w:rsidP="009A226A">
      <w:pPr>
        <w:rPr>
          <w:b/>
          <w:color w:val="333333"/>
        </w:rPr>
      </w:pPr>
      <w:r w:rsidRPr="009A226A">
        <w:rPr>
          <w:b/>
          <w:color w:val="333333"/>
        </w:rPr>
        <w:t>8</w:t>
      </w:r>
      <w:r>
        <w:rPr>
          <w:b/>
          <w:color w:val="333333"/>
        </w:rPr>
        <w:t>)</w:t>
      </w:r>
      <w:r w:rsidRPr="009A226A">
        <w:rPr>
          <w:b/>
          <w:color w:val="333333"/>
        </w:rPr>
        <w:t xml:space="preserve"> </w:t>
      </w:r>
      <w:r>
        <w:rPr>
          <w:b/>
          <w:color w:val="333333"/>
        </w:rPr>
        <w:t xml:space="preserve">Her birinde </w:t>
      </w:r>
      <w:smartTag w:uri="urn:schemas-microsoft-com:office:smarttags" w:element="metricconverter">
        <w:smartTagPr>
          <w:attr w:name="ProductID" w:val="2 kg"/>
        </w:smartTagPr>
        <w:r>
          <w:rPr>
            <w:b/>
            <w:color w:val="333333"/>
          </w:rPr>
          <w:t>2 kg</w:t>
        </w:r>
      </w:smartTag>
      <w:r>
        <w:rPr>
          <w:b/>
          <w:color w:val="333333"/>
        </w:rPr>
        <w:t xml:space="preserve"> pirinç, </w:t>
      </w:r>
      <w:smartTag w:uri="urn:schemas-microsoft-com:office:smarttags" w:element="metricconverter">
        <w:smartTagPr>
          <w:attr w:name="ProductID" w:val="3 kg"/>
        </w:smartTagPr>
        <w:r>
          <w:rPr>
            <w:b/>
            <w:color w:val="333333"/>
          </w:rPr>
          <w:t>3 kg</w:t>
        </w:r>
      </w:smartTag>
      <w:r>
        <w:rPr>
          <w:b/>
          <w:color w:val="333333"/>
        </w:rPr>
        <w:t xml:space="preserve"> mercimek, </w:t>
      </w:r>
      <w:smartTag w:uri="urn:schemas-microsoft-com:office:smarttags" w:element="metricconverter">
        <w:smartTagPr>
          <w:attr w:name="ProductID" w:val="5 kg"/>
        </w:smartTagPr>
        <w:r>
          <w:rPr>
            <w:b/>
            <w:color w:val="333333"/>
          </w:rPr>
          <w:t>5 kg</w:t>
        </w:r>
      </w:smartTag>
      <w:r>
        <w:rPr>
          <w:b/>
          <w:color w:val="333333"/>
        </w:rPr>
        <w:t xml:space="preserve"> makarna olan 100 koli taşıyan kamyonun yükü kaç tondur</w:t>
      </w:r>
      <w:r w:rsidRPr="009A226A">
        <w:rPr>
          <w:b/>
          <w:color w:val="333333"/>
        </w:rPr>
        <w:t>?</w:t>
      </w:r>
    </w:p>
    <w:p w:rsidR="004E3422" w:rsidRDefault="004E3422" w:rsidP="009A226A">
      <w:r w:rsidRPr="002A5275">
        <w:rPr>
          <w:b/>
        </w:rPr>
        <w:t>A)</w:t>
      </w:r>
      <w:r>
        <w:t xml:space="preserve"> 10</w:t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6</w:t>
      </w:r>
    </w:p>
    <w:p w:rsidR="004E3422" w:rsidRDefault="004E3422" w:rsidP="009A226A">
      <w:r w:rsidRPr="002A5275">
        <w:rPr>
          <w:b/>
        </w:rPr>
        <w:t>C)</w:t>
      </w:r>
      <w:r>
        <w:t xml:space="preserve"> 3</w:t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1</w:t>
      </w:r>
    </w:p>
    <w:p w:rsidR="004E3422" w:rsidRDefault="004E3422" w:rsidP="009A226A">
      <w:pPr>
        <w:rPr>
          <w:b/>
          <w:color w:val="333333"/>
        </w:rPr>
      </w:pPr>
    </w:p>
    <w:p w:rsidR="004E3422" w:rsidRPr="009A226A" w:rsidRDefault="004E3422" w:rsidP="009A226A">
      <w:pPr>
        <w:rPr>
          <w:b/>
          <w:color w:val="333333"/>
        </w:rPr>
      </w:pPr>
    </w:p>
    <w:p w:rsidR="004E3422" w:rsidRPr="009A226A" w:rsidRDefault="004E3422" w:rsidP="009A226A">
      <w:pPr>
        <w:rPr>
          <w:b/>
          <w:color w:val="333333"/>
        </w:rPr>
      </w:pPr>
      <w:r w:rsidRPr="009A226A">
        <w:rPr>
          <w:b/>
          <w:color w:val="333333"/>
        </w:rPr>
        <w:t>9</w:t>
      </w:r>
      <w:r>
        <w:rPr>
          <w:b/>
          <w:color w:val="333333"/>
        </w:rPr>
        <w:t>)</w:t>
      </w:r>
      <w:r w:rsidRPr="009A226A">
        <w:rPr>
          <w:b/>
          <w:color w:val="333333"/>
        </w:rPr>
        <w:t xml:space="preserve"> </w:t>
      </w:r>
      <w:r>
        <w:rPr>
          <w:b/>
          <w:color w:val="333333"/>
        </w:rPr>
        <w:t>Güven’in babası günde 8 saat çalışıyor. Güven’in babası 15 günde kaç saat çalışır</w:t>
      </w:r>
      <w:r w:rsidRPr="009A226A">
        <w:rPr>
          <w:b/>
          <w:color w:val="333333"/>
        </w:rPr>
        <w:t>?</w:t>
      </w:r>
    </w:p>
    <w:p w:rsidR="004E3422" w:rsidRDefault="004E3422" w:rsidP="009A226A">
      <w:r w:rsidRPr="002A5275">
        <w:rPr>
          <w:b/>
        </w:rPr>
        <w:t>A)</w:t>
      </w:r>
      <w:r>
        <w:t xml:space="preserve"> 165</w:t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274</w:t>
      </w:r>
    </w:p>
    <w:p w:rsidR="004E3422" w:rsidRDefault="004E3422" w:rsidP="009A226A">
      <w:r w:rsidRPr="002A5275">
        <w:rPr>
          <w:b/>
        </w:rPr>
        <w:t>C)</w:t>
      </w:r>
      <w:r>
        <w:t xml:space="preserve"> 120</w:t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112</w:t>
      </w:r>
    </w:p>
    <w:p w:rsidR="004E3422" w:rsidRDefault="004E3422" w:rsidP="009A226A">
      <w:pPr>
        <w:rPr>
          <w:b/>
          <w:color w:val="333333"/>
        </w:rPr>
      </w:pPr>
    </w:p>
    <w:p w:rsidR="004E3422" w:rsidRPr="009A226A" w:rsidRDefault="004E3422" w:rsidP="009A226A">
      <w:pPr>
        <w:rPr>
          <w:b/>
          <w:color w:val="333333"/>
        </w:rPr>
      </w:pPr>
      <w:r w:rsidRPr="009A226A">
        <w:rPr>
          <w:b/>
          <w:color w:val="333333"/>
        </w:rPr>
        <w:br/>
        <w:t>10</w:t>
      </w:r>
      <w:r>
        <w:rPr>
          <w:b/>
          <w:color w:val="333333"/>
        </w:rPr>
        <w:t>) Evimizle okulun arası 257 metredir. 5 gün okula gidip geldiğimde kaç metre yürümüş olurum</w:t>
      </w:r>
      <w:r w:rsidRPr="009A226A">
        <w:rPr>
          <w:b/>
          <w:color w:val="333333"/>
        </w:rPr>
        <w:t>?</w:t>
      </w:r>
    </w:p>
    <w:p w:rsidR="004E3422" w:rsidRDefault="004E3422" w:rsidP="009A226A">
      <w:r w:rsidRPr="002A5275">
        <w:rPr>
          <w:b/>
        </w:rPr>
        <w:t>A)</w:t>
      </w:r>
      <w:r>
        <w:t xml:space="preserve"> 2570</w:t>
      </w:r>
      <w:r>
        <w:tab/>
      </w:r>
      <w:r>
        <w:tab/>
      </w:r>
      <w:r w:rsidRPr="002A5275">
        <w:rPr>
          <w:b/>
        </w:rPr>
        <w:t>B)</w:t>
      </w:r>
      <w:r>
        <w:t xml:space="preserve"> 514</w:t>
      </w:r>
    </w:p>
    <w:p w:rsidR="004E3422" w:rsidRDefault="004E3422" w:rsidP="009A226A">
      <w:r w:rsidRPr="002A5275">
        <w:rPr>
          <w:b/>
        </w:rPr>
        <w:t>C)</w:t>
      </w:r>
      <w:r>
        <w:t xml:space="preserve"> 579 </w:t>
      </w:r>
      <w:r>
        <w:tab/>
      </w:r>
      <w:r>
        <w:tab/>
      </w:r>
      <w:r w:rsidRPr="002A5275">
        <w:rPr>
          <w:b/>
        </w:rPr>
        <w:t>D)</w:t>
      </w:r>
      <w:r>
        <w:t xml:space="preserve"> 2332</w:t>
      </w:r>
    </w:p>
    <w:p w:rsidR="004E3422" w:rsidRDefault="004E3422" w:rsidP="009A226A"/>
    <w:p w:rsidR="004E3422" w:rsidRDefault="004E3422" w:rsidP="002A5275"/>
    <w:p w:rsidR="004E3422" w:rsidRPr="003370FB" w:rsidRDefault="004E3422" w:rsidP="003370FB">
      <w:pPr>
        <w:rPr>
          <w:b/>
          <w:color w:val="333333"/>
        </w:rPr>
      </w:pPr>
      <w:r>
        <w:rPr>
          <w:b/>
          <w:color w:val="333333"/>
        </w:rPr>
        <w:t>11) Okulumuzda 425 kız öğrenci, kız öğrencilerin iki katı kadar erkek öğrenci bulunmaktadır. Okulumuzda toplam kaç öğrenci vardır</w:t>
      </w:r>
      <w:r w:rsidRPr="003370FB">
        <w:rPr>
          <w:b/>
          <w:color w:val="333333"/>
        </w:rPr>
        <w:t>?</w:t>
      </w:r>
    </w:p>
    <w:p w:rsidR="004E3422" w:rsidRDefault="004E3422" w:rsidP="003370FB">
      <w:r w:rsidRPr="002A5275">
        <w:rPr>
          <w:b/>
        </w:rPr>
        <w:t>A)</w:t>
      </w:r>
      <w:r>
        <w:t xml:space="preserve"> 1075</w:t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998</w:t>
      </w:r>
    </w:p>
    <w:p w:rsidR="004E3422" w:rsidRDefault="004E3422" w:rsidP="003370FB">
      <w:r w:rsidRPr="002A5275">
        <w:rPr>
          <w:b/>
        </w:rPr>
        <w:t>C)</w:t>
      </w:r>
      <w:r>
        <w:t xml:space="preserve"> 1275</w:t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850</w:t>
      </w:r>
    </w:p>
    <w:p w:rsidR="004E3422" w:rsidRDefault="004E3422" w:rsidP="003370FB">
      <w:pPr>
        <w:rPr>
          <w:b/>
          <w:color w:val="333333"/>
        </w:rPr>
      </w:pPr>
    </w:p>
    <w:p w:rsidR="004E3422" w:rsidRPr="003370FB" w:rsidRDefault="004E3422" w:rsidP="003370FB">
      <w:pPr>
        <w:rPr>
          <w:b/>
          <w:color w:val="333333"/>
        </w:rPr>
      </w:pPr>
    </w:p>
    <w:p w:rsidR="004E3422" w:rsidRPr="003370FB" w:rsidRDefault="004E3422" w:rsidP="003370FB">
      <w:pPr>
        <w:rPr>
          <w:b/>
          <w:color w:val="333333"/>
        </w:rPr>
      </w:pPr>
      <w:r>
        <w:rPr>
          <w:b/>
          <w:color w:val="333333"/>
        </w:rPr>
        <w:t>12)</w:t>
      </w:r>
      <w:r w:rsidRPr="003370FB">
        <w:rPr>
          <w:b/>
          <w:color w:val="333333"/>
        </w:rPr>
        <w:t xml:space="preserve">  </w:t>
      </w:r>
      <w:r>
        <w:rPr>
          <w:b/>
          <w:color w:val="333333"/>
        </w:rPr>
        <w:t>Tanesi 15 TL’den günde 28 saat satan saatçi kaç TL kazanır</w:t>
      </w:r>
      <w:r w:rsidRPr="003370FB">
        <w:rPr>
          <w:b/>
          <w:color w:val="333333"/>
        </w:rPr>
        <w:t>?</w:t>
      </w:r>
    </w:p>
    <w:p w:rsidR="004E3422" w:rsidRDefault="004E3422" w:rsidP="003370FB">
      <w:r w:rsidRPr="002A5275">
        <w:rPr>
          <w:b/>
        </w:rPr>
        <w:t>A)</w:t>
      </w:r>
      <w:r>
        <w:t xml:space="preserve"> 420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644</w:t>
      </w:r>
    </w:p>
    <w:p w:rsidR="004E3422" w:rsidRDefault="004E3422" w:rsidP="003370FB">
      <w:r w:rsidRPr="002A5275">
        <w:rPr>
          <w:b/>
        </w:rPr>
        <w:t>C)</w:t>
      </w:r>
      <w:r>
        <w:t xml:space="preserve"> 528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30</w:t>
      </w:r>
    </w:p>
    <w:p w:rsidR="004E3422" w:rsidRDefault="004E3422" w:rsidP="003370FB">
      <w:pPr>
        <w:rPr>
          <w:b/>
          <w:color w:val="333333"/>
        </w:rPr>
      </w:pPr>
    </w:p>
    <w:p w:rsidR="004E3422" w:rsidRDefault="004E3422" w:rsidP="003370FB">
      <w:pPr>
        <w:rPr>
          <w:b/>
          <w:color w:val="333333"/>
        </w:rPr>
      </w:pPr>
    </w:p>
    <w:p w:rsidR="004E3422" w:rsidRPr="003370FB" w:rsidRDefault="004E3422" w:rsidP="003370FB">
      <w:pPr>
        <w:rPr>
          <w:b/>
          <w:color w:val="333333"/>
        </w:rPr>
      </w:pPr>
    </w:p>
    <w:p w:rsidR="004E3422" w:rsidRPr="003370FB" w:rsidRDefault="004E3422" w:rsidP="003370FB">
      <w:pPr>
        <w:rPr>
          <w:b/>
          <w:color w:val="333333"/>
        </w:rPr>
      </w:pPr>
      <w:r>
        <w:rPr>
          <w:b/>
          <w:color w:val="333333"/>
        </w:rPr>
        <w:t>13)</w:t>
      </w:r>
      <w:r w:rsidRPr="003370FB">
        <w:rPr>
          <w:b/>
          <w:color w:val="333333"/>
        </w:rPr>
        <w:t xml:space="preserve">  </w:t>
      </w:r>
      <w:r>
        <w:rPr>
          <w:b/>
          <w:color w:val="333333"/>
        </w:rPr>
        <w:t>“Bir doğal sayıyı ……. ile çarparken sayının sağına iki sıfır eklenir.” İfadesinde noktalı yere hangi sayı gelmelidir</w:t>
      </w:r>
      <w:r w:rsidRPr="003370FB">
        <w:rPr>
          <w:b/>
          <w:color w:val="333333"/>
        </w:rPr>
        <w:t>?</w:t>
      </w:r>
    </w:p>
    <w:p w:rsidR="004E3422" w:rsidRDefault="004E3422" w:rsidP="003370FB">
      <w:r w:rsidRPr="002A5275">
        <w:rPr>
          <w:b/>
        </w:rPr>
        <w:t>A)</w:t>
      </w:r>
      <w:r>
        <w:t xml:space="preserve"> 100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50</w:t>
      </w:r>
    </w:p>
    <w:p w:rsidR="004E3422" w:rsidRDefault="004E3422" w:rsidP="003370FB">
      <w:r w:rsidRPr="002A5275">
        <w:rPr>
          <w:b/>
        </w:rPr>
        <w:t>C)</w:t>
      </w:r>
      <w:r>
        <w:t xml:space="preserve"> 25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10</w:t>
      </w:r>
    </w:p>
    <w:p w:rsidR="004E3422" w:rsidRDefault="004E3422" w:rsidP="003370FB">
      <w:pPr>
        <w:rPr>
          <w:b/>
          <w:color w:val="333333"/>
        </w:rPr>
      </w:pPr>
    </w:p>
    <w:p w:rsidR="004E3422" w:rsidRDefault="004E3422" w:rsidP="003370FB">
      <w:pPr>
        <w:rPr>
          <w:b/>
          <w:color w:val="333333"/>
        </w:rPr>
      </w:pPr>
    </w:p>
    <w:p w:rsidR="004E3422" w:rsidRPr="003370FB" w:rsidRDefault="004E3422" w:rsidP="003370FB">
      <w:pPr>
        <w:rPr>
          <w:b/>
          <w:color w:val="333333"/>
        </w:rPr>
      </w:pPr>
    </w:p>
    <w:p w:rsidR="004E3422" w:rsidRPr="003370FB" w:rsidRDefault="004E3422" w:rsidP="003370FB">
      <w:pPr>
        <w:rPr>
          <w:b/>
          <w:color w:val="333333"/>
        </w:rPr>
      </w:pPr>
      <w:r>
        <w:rPr>
          <w:b/>
          <w:color w:val="333333"/>
        </w:rPr>
        <w:t>14)</w:t>
      </w:r>
      <w:r w:rsidRPr="003370FB">
        <w:rPr>
          <w:b/>
          <w:color w:val="333333"/>
        </w:rPr>
        <w:t xml:space="preserve">  </w:t>
      </w:r>
      <w:r>
        <w:rPr>
          <w:b/>
          <w:color w:val="333333"/>
        </w:rPr>
        <w:t>Sezen 12 yaşında, babasının yaşı Sezen’in yaşının 4 katıdır. İkisinin yaşlarının 4 katı kaçtır</w:t>
      </w:r>
      <w:r w:rsidRPr="003370FB">
        <w:rPr>
          <w:b/>
          <w:color w:val="333333"/>
        </w:rPr>
        <w:t>?</w:t>
      </w:r>
    </w:p>
    <w:p w:rsidR="004E3422" w:rsidRDefault="004E3422" w:rsidP="003370FB">
      <w:r w:rsidRPr="002A5275">
        <w:rPr>
          <w:b/>
        </w:rPr>
        <w:t>A)</w:t>
      </w:r>
      <w:r>
        <w:t xml:space="preserve"> 240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48</w:t>
      </w:r>
    </w:p>
    <w:p w:rsidR="004E3422" w:rsidRDefault="004E3422" w:rsidP="003370FB">
      <w:r w:rsidRPr="002A5275">
        <w:rPr>
          <w:b/>
        </w:rPr>
        <w:t>C)</w:t>
      </w:r>
      <w:r>
        <w:t xml:space="preserve"> 60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215</w:t>
      </w:r>
    </w:p>
    <w:p w:rsidR="004E3422" w:rsidRDefault="004E3422" w:rsidP="003370FB">
      <w:pPr>
        <w:rPr>
          <w:b/>
          <w:color w:val="333333"/>
        </w:rPr>
      </w:pPr>
    </w:p>
    <w:p w:rsidR="004E3422" w:rsidRDefault="004E3422" w:rsidP="003370FB">
      <w:pPr>
        <w:rPr>
          <w:b/>
          <w:color w:val="333333"/>
        </w:rPr>
      </w:pPr>
    </w:p>
    <w:p w:rsidR="004E3422" w:rsidRPr="003370FB" w:rsidRDefault="004E3422" w:rsidP="003370FB">
      <w:pPr>
        <w:rPr>
          <w:b/>
          <w:color w:val="333333"/>
        </w:rPr>
      </w:pPr>
    </w:p>
    <w:p w:rsidR="004E3422" w:rsidRPr="003370FB" w:rsidRDefault="004E3422" w:rsidP="003370FB">
      <w:pPr>
        <w:rPr>
          <w:b/>
          <w:color w:val="333333"/>
        </w:rPr>
      </w:pPr>
      <w:r>
        <w:rPr>
          <w:b/>
          <w:color w:val="333333"/>
        </w:rPr>
        <w:t>15)</w:t>
      </w:r>
      <w:r w:rsidRPr="003370FB">
        <w:rPr>
          <w:b/>
          <w:color w:val="333333"/>
        </w:rPr>
        <w:t xml:space="preserve">  </w:t>
      </w:r>
      <w:r>
        <w:rPr>
          <w:b/>
          <w:color w:val="333333"/>
        </w:rPr>
        <w:t>(84 x 84) x 44 işleminin sonucu kaçtır?</w:t>
      </w:r>
    </w:p>
    <w:p w:rsidR="004E3422" w:rsidRDefault="004E3422" w:rsidP="003370FB">
      <w:r w:rsidRPr="002A5275">
        <w:rPr>
          <w:b/>
        </w:rPr>
        <w:t>A)</w:t>
      </w:r>
      <w:r>
        <w:t xml:space="preserve"> 6013</w:t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6050</w:t>
      </w:r>
    </w:p>
    <w:p w:rsidR="004E3422" w:rsidRDefault="004E3422" w:rsidP="003370FB">
      <w:r w:rsidRPr="002A5275">
        <w:rPr>
          <w:b/>
        </w:rPr>
        <w:t>C)</w:t>
      </w:r>
      <w:r>
        <w:t xml:space="preserve"> 7056</w:t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7100</w:t>
      </w:r>
    </w:p>
    <w:p w:rsidR="004E3422" w:rsidRDefault="004E3422" w:rsidP="00722658">
      <w:hyperlink r:id="rId4" w:history="1">
        <w:r>
          <w:rPr>
            <w:rStyle w:val="Hyperlink"/>
            <w:rFonts w:ascii="Hand writing Mutlu" w:hAnsi="Hand writing Mutlu"/>
          </w:rPr>
          <w:t>www.sorubak.com</w:t>
        </w:r>
      </w:hyperlink>
    </w:p>
    <w:p w:rsidR="004E3422" w:rsidRDefault="004E3422" w:rsidP="003370FB"/>
    <w:sectPr w:rsidR="004E3422" w:rsidSect="009A226A">
      <w:type w:val="continuous"/>
      <w:pgSz w:w="11906" w:h="16838"/>
      <w:pgMar w:top="426" w:right="707" w:bottom="56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 Hv Bt">
    <w:altName w:val="Britannic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614B"/>
    <w:rsid w:val="000030B6"/>
    <w:rsid w:val="000F5013"/>
    <w:rsid w:val="00134694"/>
    <w:rsid w:val="00165447"/>
    <w:rsid w:val="001B6DE9"/>
    <w:rsid w:val="002336FE"/>
    <w:rsid w:val="002A5275"/>
    <w:rsid w:val="003370FB"/>
    <w:rsid w:val="003963A1"/>
    <w:rsid w:val="00403D1D"/>
    <w:rsid w:val="004E3422"/>
    <w:rsid w:val="005A41D8"/>
    <w:rsid w:val="006A1319"/>
    <w:rsid w:val="006B055D"/>
    <w:rsid w:val="006D3C7D"/>
    <w:rsid w:val="00722658"/>
    <w:rsid w:val="007A788E"/>
    <w:rsid w:val="007D1E43"/>
    <w:rsid w:val="007D6CF3"/>
    <w:rsid w:val="007F0267"/>
    <w:rsid w:val="008835D5"/>
    <w:rsid w:val="008A03F9"/>
    <w:rsid w:val="008E40B0"/>
    <w:rsid w:val="00982B36"/>
    <w:rsid w:val="009A1A3A"/>
    <w:rsid w:val="009A226A"/>
    <w:rsid w:val="00A51E93"/>
    <w:rsid w:val="00A54A32"/>
    <w:rsid w:val="00B03D45"/>
    <w:rsid w:val="00B52F10"/>
    <w:rsid w:val="00BA2721"/>
    <w:rsid w:val="00BE0CA3"/>
    <w:rsid w:val="00C958E6"/>
    <w:rsid w:val="00CA3BFB"/>
    <w:rsid w:val="00CD4EC2"/>
    <w:rsid w:val="00CF6C4E"/>
    <w:rsid w:val="00D5018A"/>
    <w:rsid w:val="00DE71DE"/>
    <w:rsid w:val="00E4312B"/>
    <w:rsid w:val="00E46DBA"/>
    <w:rsid w:val="00E7610B"/>
    <w:rsid w:val="00EB7806"/>
    <w:rsid w:val="00F14A5A"/>
    <w:rsid w:val="00F1614B"/>
    <w:rsid w:val="00F40CE2"/>
    <w:rsid w:val="00FC7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D4E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4E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40CE2"/>
    <w:pPr>
      <w:ind w:left="720"/>
      <w:contextualSpacing/>
    </w:pPr>
  </w:style>
  <w:style w:type="table" w:styleId="TableGrid">
    <w:name w:val="Table Grid"/>
    <w:basedOn w:val="TableNormal"/>
    <w:uiPriority w:val="99"/>
    <w:rsid w:val="002A52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2265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54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167</TotalTime>
  <Pages>2</Pages>
  <Words>323</Words>
  <Characters>1843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17</cp:revision>
  <dcterms:created xsi:type="dcterms:W3CDTF">2010-11-14T18:01:00Z</dcterms:created>
  <dcterms:modified xsi:type="dcterms:W3CDTF">2010-12-02T19:20:00Z</dcterms:modified>
</cp:coreProperties>
</file>